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755" w:rsidRPr="00513FE6" w:rsidRDefault="0097275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755" w:rsidRPr="00513FE6" w:rsidRDefault="009727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72755" w:rsidRPr="00513FE6" w:rsidRDefault="0097275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72755" w:rsidRPr="00513FE6" w:rsidRDefault="009727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72755" w:rsidRDefault="00972755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72755" w:rsidRPr="00E40E79" w:rsidRDefault="00972755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972755" w:rsidRPr="00513FE6" w:rsidRDefault="0097275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2854</w:t>
      </w:r>
    </w:p>
    <w:p w:rsidR="00972755" w:rsidRPr="003C0768" w:rsidRDefault="0097275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72755" w:rsidRPr="00E40E79" w:rsidRDefault="00972755" w:rsidP="00B05BA8">
      <w:pPr>
        <w:rPr>
          <w:rFonts w:ascii="Century" w:hAnsi="Century"/>
          <w:sz w:val="18"/>
          <w:szCs w:val="26"/>
          <w:lang w:val="uk-UA"/>
        </w:rPr>
      </w:pPr>
    </w:p>
    <w:p w:rsidR="00972755" w:rsidRPr="003C0768" w:rsidRDefault="0097275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Біласу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72755" w:rsidRPr="00E40E79" w:rsidRDefault="00972755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972755" w:rsidRPr="003C0768" w:rsidRDefault="0097275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Біласу Івану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72755" w:rsidRPr="003C0768" w:rsidRDefault="0097275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72755" w:rsidRDefault="00972755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Біласу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16,1887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4620989000:10:000:0188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972755" w:rsidRPr="007C76DF" w:rsidRDefault="009727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Біласу Івану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72755" w:rsidRPr="003C0768" w:rsidRDefault="009727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72755" w:rsidRPr="003C0768" w:rsidRDefault="009727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972755" w:rsidRDefault="0097275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72755" w:rsidRPr="003C0768" w:rsidRDefault="0097275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72755" w:rsidRDefault="00972755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972755" w:rsidSect="00972755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72755" w:rsidRPr="003C0768" w:rsidRDefault="0097275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72755" w:rsidRPr="003C0768" w:rsidSect="00972755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72755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52A6559-2D31-407B-B331-9E7AFE88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2286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